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C0F5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BAYNARD</w:t>
      </w:r>
      <w:r>
        <w:rPr>
          <w:rFonts w:ascii="Times New Roman" w:hAnsi="Times New Roman" w:cs="Times New Roman"/>
          <w:sz w:val="24"/>
          <w:szCs w:val="24"/>
        </w:rPr>
        <w:t xml:space="preserve">     (d.1434)</w:t>
      </w:r>
    </w:p>
    <w:p w:rsidR="006C0F56" w:rsidRDefault="006C0F5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0F56" w:rsidRDefault="006C0F5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0F56" w:rsidRDefault="006C0F5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also Richard(q.v.).</w:t>
      </w:r>
    </w:p>
    <w:p w:rsidR="006C0F56" w:rsidRDefault="006C0F5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24-178)</w:t>
      </w:r>
    </w:p>
    <w:p w:rsidR="006C0F56" w:rsidRDefault="006C0F5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0F56" w:rsidRDefault="006C0F5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0F56" w:rsidRDefault="006C0F5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 Jan.1434</w:t>
      </w:r>
      <w:r>
        <w:rPr>
          <w:rFonts w:ascii="Times New Roman" w:hAnsi="Times New Roman" w:cs="Times New Roman"/>
          <w:sz w:val="24"/>
          <w:szCs w:val="24"/>
        </w:rPr>
        <w:tab/>
        <w:t>He died.   (ibid.)</w:t>
      </w:r>
    </w:p>
    <w:p w:rsidR="006C0F56" w:rsidRDefault="006C0F5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0F56" w:rsidRDefault="006C0F5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0F56" w:rsidRPr="006C0F56" w:rsidRDefault="006C0F5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April 2016</w:t>
      </w:r>
      <w:bookmarkStart w:id="0" w:name="_GoBack"/>
      <w:bookmarkEnd w:id="0"/>
    </w:p>
    <w:sectPr w:rsidR="006C0F56" w:rsidRPr="006C0F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F56" w:rsidRDefault="006C0F56" w:rsidP="00E71FC3">
      <w:pPr>
        <w:spacing w:after="0" w:line="240" w:lineRule="auto"/>
      </w:pPr>
      <w:r>
        <w:separator/>
      </w:r>
    </w:p>
  </w:endnote>
  <w:endnote w:type="continuationSeparator" w:id="0">
    <w:p w:rsidR="006C0F56" w:rsidRDefault="006C0F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F56" w:rsidRDefault="006C0F56" w:rsidP="00E71FC3">
      <w:pPr>
        <w:spacing w:after="0" w:line="240" w:lineRule="auto"/>
      </w:pPr>
      <w:r>
        <w:separator/>
      </w:r>
    </w:p>
  </w:footnote>
  <w:footnote w:type="continuationSeparator" w:id="0">
    <w:p w:rsidR="006C0F56" w:rsidRDefault="006C0F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F56"/>
    <w:rsid w:val="006C0F5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EC3C0"/>
  <w15:chartTrackingRefBased/>
  <w15:docId w15:val="{4B061C94-4CAF-40C8-AB4E-BF691F94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2016-04-24T19:54:00Z</dcterms:created>
  <dcterms:modified xsi:type="dcterms:W3CDTF">2016-04-24T19:56:00Z</dcterms:modified>
</cp:coreProperties>
</file>